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4548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45482" w:rsidRPr="00E4548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45482" w:rsidRPr="00E45482">
          <w:rPr>
            <w:rStyle w:val="aa"/>
          </w:rPr>
          <w:t>440052, г. Пенза, ул. Ново-Тамбовская, д.9;</w:t>
        </w:r>
        <w:r w:rsidR="00E45482" w:rsidRPr="00E45482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45482" w:rsidRPr="00E45482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45482" w:rsidRPr="00E45482">
          <w:rPr>
            <w:u w:val="single"/>
          </w:rPr>
          <w:t xml:space="preserve"> 07143/018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45482" w:rsidRPr="00E45482">
          <w:rPr>
            <w:rStyle w:val="aa"/>
          </w:rPr>
          <w:t xml:space="preserve"> Старшая </w:t>
        </w:r>
        <w:r w:rsidR="00E45482" w:rsidRPr="00E45482">
          <w:rPr>
            <w:u w:val="single"/>
          </w:rPr>
          <w:t xml:space="preserve">операционная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45482" w:rsidRPr="00E45482">
          <w:rPr>
            <w:rStyle w:val="aa"/>
          </w:rPr>
          <w:t xml:space="preserve"> 24268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45482" w:rsidRPr="00E4548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33418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33418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E7F48" w:rsidP="00883461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4E7F48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4E7F48" w:rsidP="00883461">
            <w:pPr>
              <w:pStyle w:val="a8"/>
            </w:pPr>
            <w:r>
              <w:t>305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lastRenderedPageBreak/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9B5052" w:rsidRPr="009B5052">
              <w:rPr>
                <w:b/>
              </w:rPr>
              <w:t>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4E7F48">
              <w:t>12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E7F48" w:rsidRPr="004E7F48">
          <w:rPr>
            <w:bCs/>
          </w:rPr>
          <w:t>-</w:t>
        </w:r>
        <w:r w:rsidR="004E7F48" w:rsidRPr="004E7F48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E7F48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4548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33418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334189" w:rsidRPr="00F912F0">
            <w:rPr>
              <w:rStyle w:val="ad"/>
              <w:sz w:val="20"/>
              <w:szCs w:val="20"/>
            </w:rPr>
            <w:fldChar w:fldCharType="separate"/>
          </w:r>
          <w:r w:rsidR="00E45482">
            <w:rPr>
              <w:rStyle w:val="ad"/>
              <w:noProof/>
              <w:sz w:val="20"/>
              <w:szCs w:val="20"/>
            </w:rPr>
            <w:t>1</w:t>
          </w:r>
          <w:r w:rsidR="0033418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5482" w:rsidRPr="00E45482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4FB38E7D2634C219DD64CB52B345C33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8- О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954D2"/>
    <w:rsid w:val="002B26A7"/>
    <w:rsid w:val="002E55C6"/>
    <w:rsid w:val="002F17EA"/>
    <w:rsid w:val="00305B2F"/>
    <w:rsid w:val="00334189"/>
    <w:rsid w:val="003360D5"/>
    <w:rsid w:val="00367816"/>
    <w:rsid w:val="003876C3"/>
    <w:rsid w:val="003B5E75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E7F48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9E2F1E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36CB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A6C39"/>
    <w:rsid w:val="00DB5302"/>
    <w:rsid w:val="00DD6B1F"/>
    <w:rsid w:val="00E124F4"/>
    <w:rsid w:val="00E36337"/>
    <w:rsid w:val="00E45482"/>
    <w:rsid w:val="00E5071B"/>
    <w:rsid w:val="00E616C4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